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D83" w:rsidRDefault="00103D83" w:rsidP="00DB28E5">
      <w:pPr>
        <w:spacing w:line="360" w:lineRule="auto"/>
        <w:jc w:val="center"/>
        <w:rPr>
          <w:rFonts w:ascii="Tahoma" w:hAnsi="Tahoma" w:cs="Tahoma"/>
          <w:b/>
        </w:rPr>
      </w:pPr>
      <w:r>
        <w:rPr>
          <w:rFonts w:ascii="Tahoma" w:hAnsi="Tahoma" w:cs="Tahoma"/>
          <w:b/>
        </w:rPr>
        <w:t>ΤΟ ΨΑΛΤΗΡΙΟΝ</w:t>
      </w:r>
    </w:p>
    <w:p w:rsidR="00103D83" w:rsidRDefault="00103D83" w:rsidP="00DB28E5">
      <w:pPr>
        <w:spacing w:line="360" w:lineRule="auto"/>
        <w:jc w:val="center"/>
        <w:rPr>
          <w:rFonts w:ascii="Tahoma" w:hAnsi="Tahoma" w:cs="Tahoma"/>
          <w:b/>
        </w:rPr>
      </w:pPr>
      <w:r>
        <w:rPr>
          <w:rFonts w:ascii="Tahoma" w:hAnsi="Tahoma" w:cs="Tahoma"/>
          <w:b/>
        </w:rPr>
        <w:t>ΜΕ ΣΥΝΤΟΜΗ ΕΡΜΗΝΕΙΑ</w:t>
      </w:r>
    </w:p>
    <w:p w:rsidR="00103D83" w:rsidRDefault="00103D83" w:rsidP="00DB28E5">
      <w:pPr>
        <w:spacing w:line="360" w:lineRule="auto"/>
        <w:jc w:val="center"/>
        <w:rPr>
          <w:rFonts w:ascii="Tahoma" w:hAnsi="Tahoma" w:cs="Tahoma"/>
          <w:b/>
        </w:rPr>
      </w:pPr>
      <w:r>
        <w:rPr>
          <w:rFonts w:ascii="Tahoma" w:hAnsi="Tahoma" w:cs="Tahoma"/>
          <w:b/>
        </w:rPr>
        <w:t>(Απόδοση στην κοινή νεοελληνική)</w:t>
      </w:r>
    </w:p>
    <w:p w:rsidR="00103D83" w:rsidRDefault="00103D83" w:rsidP="00DB28E5">
      <w:pPr>
        <w:spacing w:line="360" w:lineRule="auto"/>
        <w:jc w:val="center"/>
        <w:rPr>
          <w:rFonts w:ascii="Tahoma" w:hAnsi="Tahoma" w:cs="Tahoma"/>
          <w:b/>
        </w:rPr>
      </w:pPr>
      <w:r>
        <w:rPr>
          <w:rFonts w:ascii="Tahoma" w:hAnsi="Tahoma" w:cs="Tahoma"/>
          <w:b/>
        </w:rPr>
        <w:t>ΠΑΝ. Ν. ΤΡΕΜΠΕΛΑ.</w:t>
      </w:r>
    </w:p>
    <w:p w:rsidR="00103D83" w:rsidRDefault="00103D83" w:rsidP="00DB28E5">
      <w:pPr>
        <w:spacing w:line="360" w:lineRule="auto"/>
        <w:jc w:val="center"/>
        <w:rPr>
          <w:rFonts w:ascii="Tahoma" w:hAnsi="Tahoma" w:cs="Tahoma"/>
          <w:b/>
        </w:rPr>
      </w:pPr>
    </w:p>
    <w:p w:rsidR="00103D83" w:rsidRDefault="00103D83" w:rsidP="00DB28E5">
      <w:pPr>
        <w:spacing w:line="360" w:lineRule="auto"/>
        <w:jc w:val="center"/>
        <w:rPr>
          <w:rFonts w:ascii="Tahoma" w:hAnsi="Tahoma" w:cs="Tahoma"/>
          <w:b/>
        </w:rPr>
      </w:pPr>
      <w:r>
        <w:rPr>
          <w:rFonts w:ascii="Tahoma" w:hAnsi="Tahoma" w:cs="Tahoma"/>
          <w:b/>
        </w:rPr>
        <w:t>ΨΑΛΜΟΣ Λ’ (ΛΑ’). 30</w:t>
      </w:r>
    </w:p>
    <w:p w:rsidR="00103D83" w:rsidRDefault="00103D83" w:rsidP="00DB28E5">
      <w:pPr>
        <w:spacing w:line="360" w:lineRule="auto"/>
        <w:jc w:val="center"/>
        <w:rPr>
          <w:rFonts w:ascii="Tahoma" w:hAnsi="Tahoma" w:cs="Tahoma"/>
          <w:b/>
        </w:rPr>
      </w:pPr>
    </w:p>
    <w:p w:rsidR="00103D83" w:rsidRDefault="00103D83" w:rsidP="006F625C">
      <w:pPr>
        <w:pStyle w:val="PlainText"/>
        <w:rPr>
          <w:rFonts w:eastAsia="MS Mincho"/>
        </w:rPr>
      </w:pPr>
      <w:r>
        <w:rPr>
          <w:rFonts w:eastAsia="MS Mincho"/>
        </w:rPr>
        <w:t>Εις το τέλος,  ψαλμός τω Δαυϊδ,  εκστάσεως.</w:t>
      </w:r>
    </w:p>
    <w:p w:rsidR="00103D83" w:rsidRDefault="00103D83" w:rsidP="006F625C">
      <w:pPr>
        <w:pStyle w:val="PlainText"/>
        <w:rPr>
          <w:rFonts w:eastAsia="MS Mincho"/>
        </w:rPr>
      </w:pPr>
      <w:r>
        <w:rPr>
          <w:rFonts w:eastAsia="MS Mincho"/>
        </w:rPr>
        <w:t>2 ΕΠΙ σοί, Κύριε, ήλπισα, μή καταισχυνθείην εις τον αιώνα,  εν τη δικαιοσύνη σου ρύσαί με και εξελού με. 3 κλίνον προς με το ούς σου, τάχυνον του εξελέσθαι με,  γενού μοι εις Θεόν υπερασπιστήν και εις οίκον καταφυγής του σώσαί με. 4 ότι κραταίωμά μου και καταφυγή μου εί σύ και ένεκεν του ονόματός σου οδηγήσεις με και διαθρέψεις με,  5 εξάξεις με εκ παγίδος ταύτης, ής έκρυψάν μοι, ότι σύ εί ο υπερασπιστής μου, Κύριε. 6 εις χείράς σου παραθήσομαι το πνεύμά μου,  ελυτρώσω με, Κύριε ο Θεός της αληθείας. 7 εμίσησας τούς διαφυλάσσοντας ματαιότητας διακενής,  εγώ δέ επι τω Κυρίω ήλπισα. 8 αγαλλιάσομαι και ευφρανθήσομαι επι τω ελέει σου, ότι επείδες την ταπείνωσίν μου, έσωσας εκ των αναγκών την ψυχήν μου 9 και ου συνέκλεισάς με εις χείρας εχθρών, έστησας εν ευρυχώρω τούς πόδας μου. 10 ελέησόν με, Κύριε, ότι θλίβομαι,  εταράχθη εν θυμώ ο οφθαλμός μου, η ψυχή μου και η γαστήρ μου. 11 ότι εξέλιπεν εν οδύνη η ζωή μου και τα έτη μου εν στεναγμοίς,  ησθένησεν εν πτωχεία η ισχύς μου, και τα οστά μου εταράχθησαν. 12 παρά πάντας τούς εχθρούς μου εγενήθην όνειδος και τοις γείτοσί μου σφόδρα, και φόβος τοις γνωστοίς μου,  οι θεωρούντες με έξω έφυγον απ’ εμού. 13 επελήσθην ωσεί νεκρός απο καρδίας, εγενήθην ωσεί σκεύος απολωλός. 14 ότι ήκουσα ψόγον πολλών παροικούντων κυκλόθεν,  εν τω επισυναχθήναι αυτούς άμα επ’ εμέ του λαβείν την ψυχήν μου εβουλεύσαντο. 15 εγώ δέ επι σοί ήλπισα, Κύριε, είπα,  σύ εί ο Θεός μου. 16 εν ταις χερσί σου οι κλήροί μου [Αλλη γραφή,  οι καιροί μου.],  ρύσαί με εκ χειρός εχθρών μου και εκ των καταδιωκόντων με. 17 επίφανον το πρόσωπόν σου επι τον δούλόν σου, σώσόν με εν τω ελέει σου. 18 Κύριε, μή καταισχυνθείην, ότι επεκαλεσάμην σε,  αισχυνθείησαν οι ασεβείς και καταχθείησαν εις άδου. 19 άλαλα γενηθήτω τα χείλη τα δόλια τα λαλούντα κατά του δικαίου ανομίαν εν υπερηφανία και εξουδενώσει. 20 ως πολύ το πλήθος της χρηστότητός σου, Κύριε, ής έκρυψας τοις φοβουμένοις σε, εξειργάσω τοις ελπίζουσιν επι σέ εναντίον των υιών των ανθρώπων. 21 κατακρύψεις αυτούς εν αποκρύφω του προσώπου σου απο ταραχής ανθρώπων, σκεπάσεις αυτούς εν σκηνή απο αντιλογίας γλωσσών. 22 ευλογητός Κύριος, ότι εθαυμάστωσε το έλεος αυτού εν πόλει περιοχής. 23 εγώ δέ είπα εν τη εκστάσει μου,  απέρριμμαι απο προσώπου των οφθαλμών σου. δια τούτο εισήκουσας της φωνής της δεήσεώς μου εν τω κεκραγέναι με προς σέ. 24 αγαπήσατε τον Κύριον πάντες οι όσιοι αυτού, ότι αληθείας εκζητεί Κύριος και ανταποδίδωσι τοις περισσώς ποιούσιν υπερηφανίαν. 25 ανδρίζεσθε, και κραταιούσθω η καρδία υμών, πάντες οι ελπίζοντες επι Κύριον.</w:t>
      </w:r>
    </w:p>
    <w:p w:rsidR="00103D83" w:rsidRDefault="00103D83" w:rsidP="006F625C">
      <w:pPr>
        <w:pStyle w:val="PlainText"/>
        <w:rPr>
          <w:rFonts w:eastAsia="MS Mincho"/>
        </w:rPr>
      </w:pPr>
    </w:p>
    <w:p w:rsidR="00103D83" w:rsidRDefault="00103D83" w:rsidP="00DB28E5">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t xml:space="preserve">   Νεοελληνική απόδοσις.   </w:t>
      </w:r>
    </w:p>
    <w:p w:rsidR="00103D83" w:rsidRDefault="00103D83" w:rsidP="00DB28E5">
      <w:pPr>
        <w:spacing w:line="360" w:lineRule="auto"/>
        <w:jc w:val="center"/>
        <w:rPr>
          <w:rFonts w:ascii="Tahoma" w:hAnsi="Tahoma" w:cs="Tahoma"/>
          <w:b/>
        </w:rPr>
      </w:pPr>
    </w:p>
    <w:p w:rsidR="00103D83" w:rsidRDefault="00103D83" w:rsidP="00DB28E5">
      <w:pPr>
        <w:spacing w:line="360" w:lineRule="auto"/>
        <w:jc w:val="center"/>
        <w:rPr>
          <w:rFonts w:ascii="Tahoma" w:hAnsi="Tahoma" w:cs="Tahoma"/>
          <w:b/>
        </w:rPr>
      </w:pPr>
      <w:r>
        <w:rPr>
          <w:rFonts w:ascii="Tahoma" w:hAnsi="Tahoma" w:cs="Tahoma"/>
          <w:b/>
        </w:rPr>
        <w:t xml:space="preserve">Εις το τέλος˙ ψαλμός τω Δαυίδ˙ εκστάσεως. </w:t>
      </w:r>
    </w:p>
    <w:p w:rsidR="00103D83" w:rsidRDefault="00103D83" w:rsidP="002F44B7">
      <w:pPr>
        <w:spacing w:line="360" w:lineRule="auto"/>
        <w:ind w:firstLine="720"/>
        <w:jc w:val="both"/>
        <w:rPr>
          <w:rFonts w:ascii="Tahoma" w:hAnsi="Tahoma" w:cs="Tahoma"/>
        </w:rPr>
      </w:pPr>
      <w:r>
        <w:rPr>
          <w:rFonts w:ascii="Tahoma" w:hAnsi="Tahoma" w:cs="Tahoma"/>
        </w:rPr>
        <w:t>2 Σε σένα, Κύριε, στήριξα τις ελπίδες μου˙ ας μη ντροπιασθώ ποτέ βλέποντάς τες να διαψεύδονται. Για τ’ όνομα της δικαιοσύνης σου γλύτωσέ με και ελευθέρωσέ με από τους άδικους πειρασμούς και τους κατατρεγμούς μου.</w:t>
      </w:r>
    </w:p>
    <w:p w:rsidR="00103D83" w:rsidRDefault="00103D83" w:rsidP="002F44B7">
      <w:pPr>
        <w:spacing w:line="360" w:lineRule="auto"/>
        <w:ind w:firstLine="720"/>
        <w:jc w:val="both"/>
        <w:rPr>
          <w:rFonts w:ascii="Tahoma" w:hAnsi="Tahoma" w:cs="Tahoma"/>
        </w:rPr>
      </w:pPr>
      <w:r>
        <w:rPr>
          <w:rFonts w:ascii="Tahoma" w:hAnsi="Tahoma" w:cs="Tahoma"/>
        </w:rPr>
        <w:t>3 Σκύψε τ’ αυτί σου κοντά μου και άκουσέ με μέ στοργή. Τρέξε γρήγορα να με ελευθερώσεις. Γίνε για μένα Θεός υπερασπιστής, ισχυρό καταφύγιο και ασφαλές φρούριο, για  να με σώσεις.</w:t>
      </w:r>
    </w:p>
    <w:p w:rsidR="00103D83" w:rsidRDefault="00103D83" w:rsidP="002F44B7">
      <w:pPr>
        <w:spacing w:line="360" w:lineRule="auto"/>
        <w:ind w:firstLine="720"/>
        <w:jc w:val="both"/>
        <w:rPr>
          <w:rFonts w:ascii="Tahoma" w:hAnsi="Tahoma" w:cs="Tahoma"/>
        </w:rPr>
      </w:pPr>
      <w:r>
        <w:rPr>
          <w:rFonts w:ascii="Tahoma" w:hAnsi="Tahoma" w:cs="Tahoma"/>
        </w:rPr>
        <w:t xml:space="preserve">4 Διότι εσύ είσαι το πανίσχυρο οχύρωμα και το απρόσβλητο καταφύγιό μου. Και για το όνομά σου, που εκφράζει τόση ευσπλαχνία και καλοσύνη, θα με οδηγήσεις ως καλός ποιμένας σε ασφαλείς τόπους ζωής και θα με διαθρέψεις. </w:t>
      </w:r>
    </w:p>
    <w:p w:rsidR="00103D83" w:rsidRDefault="00103D83" w:rsidP="002F44B7">
      <w:pPr>
        <w:spacing w:line="360" w:lineRule="auto"/>
        <w:ind w:firstLine="720"/>
        <w:jc w:val="both"/>
        <w:rPr>
          <w:rFonts w:ascii="Tahoma" w:hAnsi="Tahoma" w:cs="Tahoma"/>
        </w:rPr>
      </w:pPr>
      <w:r>
        <w:rPr>
          <w:rFonts w:ascii="Tahoma" w:hAnsi="Tahoma" w:cs="Tahoma"/>
        </w:rPr>
        <w:t>5 Θα με βγάλεις σώο και αβλαβή απ’ αυτήν την αδιόρατη παγίδα που μου έστησαν κρυφά οι εχθροί μου για να με συλλάβουν, διότι εσύ είσαι ο υπερασπιστής μου, Κύριε.</w:t>
      </w:r>
    </w:p>
    <w:p w:rsidR="00103D83" w:rsidRDefault="00103D83" w:rsidP="002F44B7">
      <w:pPr>
        <w:spacing w:line="360" w:lineRule="auto"/>
        <w:ind w:firstLine="720"/>
        <w:jc w:val="both"/>
        <w:rPr>
          <w:rFonts w:ascii="Tahoma" w:hAnsi="Tahoma" w:cs="Tahoma"/>
        </w:rPr>
      </w:pPr>
      <w:r>
        <w:rPr>
          <w:rFonts w:ascii="Tahoma" w:hAnsi="Tahoma" w:cs="Tahoma"/>
        </w:rPr>
        <w:t>6 Στην ακαταγώνιστη δύναμη των χεριών σου θα εμπιστευθώ την ψυχή μου. Είμαι βέβαιος από την πείρα μου ότι δεν θα διαψευσθώ από τη στοργική προστασία σου. Αμέτρητες φορές μέχρι τώρα με λύτρωσες, Κύριε, εσύ που είσαι ο Θεός της αλήθειας. Ποτέ δεν διαψεύσθηκαν οι υποσχέσεις σου, ούτε αγάπησες ποτέ όσους λατρεύουν το ψέμα και το χρησιμοποιούν διαρκώς.</w:t>
      </w:r>
    </w:p>
    <w:p w:rsidR="00103D83" w:rsidRDefault="00103D83" w:rsidP="002F44B7">
      <w:pPr>
        <w:spacing w:line="360" w:lineRule="auto"/>
        <w:ind w:firstLine="720"/>
        <w:jc w:val="both"/>
        <w:rPr>
          <w:rFonts w:ascii="Tahoma" w:hAnsi="Tahoma" w:cs="Tahoma"/>
        </w:rPr>
      </w:pPr>
      <w:r>
        <w:rPr>
          <w:rFonts w:ascii="Tahoma" w:hAnsi="Tahoma" w:cs="Tahoma"/>
        </w:rPr>
        <w:t>7 Μίσησες αυτούς που αφοσιώνονται και λατρεύουν τα μάταια και ψεύτικα είδωλα, χωρίς να αποκομίζουν καμία πραγματική ωφέλεια από αυτά. Εγώ όμως αντίθετα μ’ αυτούς στήριξα τις ελπίδες μου στον Κύριο.</w:t>
      </w:r>
    </w:p>
    <w:p w:rsidR="00103D83" w:rsidRDefault="00103D83" w:rsidP="002F44B7">
      <w:pPr>
        <w:spacing w:line="360" w:lineRule="auto"/>
        <w:ind w:firstLine="720"/>
        <w:jc w:val="both"/>
        <w:rPr>
          <w:rFonts w:ascii="Tahoma" w:hAnsi="Tahoma" w:cs="Tahoma"/>
        </w:rPr>
      </w:pPr>
      <w:r>
        <w:rPr>
          <w:rFonts w:ascii="Tahoma" w:hAnsi="Tahoma" w:cs="Tahoma"/>
        </w:rPr>
        <w:t xml:space="preserve">8 Θα σκιρτήσω από αγαλλίαση και θα πλημμυρίσω από ευφροσύνη, όταν μου χαρίσεις το έλεός σου. Και είμαι βέβαιος ότι θα μου το προσφέρεις. Διότι πολλές φορές μέχρι τώρα είδες με συμπάθεια και ευσπλαχνία την ταπείνωσή μου και έσωσες την ψυχή μου από τους κινδύνους και τις ανάγκες της. </w:t>
      </w:r>
    </w:p>
    <w:p w:rsidR="00103D83" w:rsidRDefault="00103D83" w:rsidP="002F44B7">
      <w:pPr>
        <w:spacing w:line="360" w:lineRule="auto"/>
        <w:ind w:firstLine="720"/>
        <w:jc w:val="both"/>
        <w:rPr>
          <w:rFonts w:ascii="Tahoma" w:hAnsi="Tahoma" w:cs="Tahoma"/>
        </w:rPr>
      </w:pPr>
      <w:r>
        <w:rPr>
          <w:rFonts w:ascii="Tahoma" w:hAnsi="Tahoma" w:cs="Tahoma"/>
        </w:rPr>
        <w:t>9 Και δεν επέτρεψες να περικυκλωθώ και να πέσω αιχμάλωτος στα χέρια των εχθρών μου. Αντίθετα, έστησες ακλόνητα τα πόδια μου σε τόπο ανοιχτό και ευρύχωρο, ώστε να κινούμαι ελεύθερα και ακίνδυνα.</w:t>
      </w:r>
    </w:p>
    <w:p w:rsidR="00103D83" w:rsidRDefault="00103D83" w:rsidP="002F44B7">
      <w:pPr>
        <w:spacing w:line="360" w:lineRule="auto"/>
        <w:ind w:firstLine="720"/>
        <w:jc w:val="both"/>
        <w:rPr>
          <w:rFonts w:ascii="Tahoma" w:hAnsi="Tahoma" w:cs="Tahoma"/>
        </w:rPr>
      </w:pPr>
      <w:r>
        <w:rPr>
          <w:rFonts w:ascii="Tahoma" w:hAnsi="Tahoma" w:cs="Tahoma"/>
        </w:rPr>
        <w:t xml:space="preserve">10 Ελέησέ με, Κύριε, διότι βρίσκομαι σε βαθιά θλίψη. Κλαίω συνεχώς για το θυμό σου εναντίον μου, και από τα πολλά μου δάκρυα πόνεσαν τα μάτια μου και θόλωσαν. Αλλά και η ψυχή μου και το καχεκτικό από την άρνηση τροφής σώμα μου και τα σωθικά μου όλα ταράχθηκαν. </w:t>
      </w:r>
    </w:p>
    <w:p w:rsidR="00103D83" w:rsidRDefault="00103D83" w:rsidP="002F44B7">
      <w:pPr>
        <w:spacing w:line="360" w:lineRule="auto"/>
        <w:ind w:firstLine="720"/>
        <w:jc w:val="both"/>
        <w:rPr>
          <w:rFonts w:ascii="Tahoma" w:hAnsi="Tahoma" w:cs="Tahoma"/>
        </w:rPr>
      </w:pPr>
      <w:r>
        <w:rPr>
          <w:rFonts w:ascii="Tahoma" w:hAnsi="Tahoma" w:cs="Tahoma"/>
        </w:rPr>
        <w:t>11 Διότι ολόκληρη η ζωή μου πέρασε μέσα σε θλίψεις και πόνους, και τα χρόνια μου έφυγαν με στεναγμούς. Από τις πολλές στερήσεις και κακουχίες κλονίσθηκε και εξασθένησε η σωματική μου δύναμη, και τα κόκκαλά μου ταράχθηκαν και κινδυνεύουν να εξαρθρωθούν. Δεν έχω δύναμη να περπατήσω και κινδυνεύω να σωριασθώ στη γη.</w:t>
      </w:r>
    </w:p>
    <w:p w:rsidR="00103D83" w:rsidRDefault="00103D83" w:rsidP="002F44B7">
      <w:pPr>
        <w:spacing w:line="360" w:lineRule="auto"/>
        <w:ind w:firstLine="720"/>
        <w:jc w:val="both"/>
        <w:rPr>
          <w:rFonts w:ascii="Tahoma" w:hAnsi="Tahoma" w:cs="Tahoma"/>
        </w:rPr>
      </w:pPr>
      <w:r>
        <w:rPr>
          <w:rFonts w:ascii="Tahoma" w:hAnsi="Tahoma" w:cs="Tahoma"/>
        </w:rPr>
        <w:t>12 Έγινα περίγελως σ’ όλους τους εχθρούς μου και εξευτελίσθηκα. Και οι γείτονές μου άρχισαν να με περιφρονούν και να με χλευάζουν σκληρά. Κατάντησα να προκαλώ φόβο στους γνωστούς μου, οι οποίοι με αποφεύγουν για να μην καταδιωχθούν κι αυτοί. Αλλά και οι ξένοι που με βλέπουν και με συναντούν στους δρόμους, φεύγουν μακριά από μένα, για να μην τους υποψιασθούν για φίλους μου.</w:t>
      </w:r>
    </w:p>
    <w:p w:rsidR="00103D83" w:rsidRDefault="00103D83" w:rsidP="002F44B7">
      <w:pPr>
        <w:spacing w:line="360" w:lineRule="auto"/>
        <w:ind w:firstLine="720"/>
        <w:jc w:val="both"/>
        <w:rPr>
          <w:rFonts w:ascii="Tahoma" w:hAnsi="Tahoma" w:cs="Tahoma"/>
        </w:rPr>
      </w:pPr>
      <w:r>
        <w:rPr>
          <w:rFonts w:ascii="Tahoma" w:hAnsi="Tahoma" w:cs="Tahoma"/>
        </w:rPr>
        <w:t>13 Οι καρδιές των φίλων μου με ξέχασαν, σαν να ήμουν νεκρός. Έγινα σαν ένα άχρηστο σπασμένο σκεύος, που το πετούν στους δρόμους.</w:t>
      </w:r>
    </w:p>
    <w:p w:rsidR="00103D83" w:rsidRDefault="00103D83" w:rsidP="002F44B7">
      <w:pPr>
        <w:spacing w:line="360" w:lineRule="auto"/>
        <w:ind w:firstLine="720"/>
        <w:jc w:val="both"/>
        <w:rPr>
          <w:rFonts w:ascii="Tahoma" w:hAnsi="Tahoma" w:cs="Tahoma"/>
        </w:rPr>
      </w:pPr>
      <w:r>
        <w:rPr>
          <w:rFonts w:ascii="Tahoma" w:hAnsi="Tahoma" w:cs="Tahoma"/>
        </w:rPr>
        <w:t>14 Αλλά και στην κατάντια μου αυτή δεν με αφήνουν ήσυχο. Διότι άκουσα κατηγορίες και συκοφαντίες εναντίον μου από πολλούς που ζουν τριγύρω μου.  Όλοι αυτοί συγκεντρώθηκαν εναντίον μου και αποφάσισαν με δολιότητα να μου πάρουν τη ζωή.</w:t>
      </w:r>
    </w:p>
    <w:p w:rsidR="00103D83" w:rsidRDefault="00103D83" w:rsidP="002F44B7">
      <w:pPr>
        <w:spacing w:line="360" w:lineRule="auto"/>
        <w:ind w:firstLine="720"/>
        <w:jc w:val="both"/>
        <w:rPr>
          <w:rFonts w:ascii="Tahoma" w:hAnsi="Tahoma" w:cs="Tahoma"/>
        </w:rPr>
      </w:pPr>
      <w:r>
        <w:rPr>
          <w:rFonts w:ascii="Tahoma" w:hAnsi="Tahoma" w:cs="Tahoma"/>
        </w:rPr>
        <w:t>15 Αλλά ενώ εκείνοι κατέστρωναν τα φονικά τους σχέδια, εγώ σε σένα, Κύριε, στήριξα την ελπίδα μου. Είπα με ακλόνητη βεβαιότητα και θάρρος: Εσύ είσαι ο Θεός μου.</w:t>
      </w:r>
    </w:p>
    <w:p w:rsidR="00103D83" w:rsidRDefault="00103D83" w:rsidP="002F44B7">
      <w:pPr>
        <w:spacing w:line="360" w:lineRule="auto"/>
        <w:ind w:firstLine="720"/>
        <w:jc w:val="both"/>
        <w:rPr>
          <w:rFonts w:ascii="Tahoma" w:hAnsi="Tahoma" w:cs="Tahoma"/>
        </w:rPr>
      </w:pPr>
      <w:r>
        <w:rPr>
          <w:rFonts w:ascii="Tahoma" w:hAnsi="Tahoma" w:cs="Tahoma"/>
        </w:rPr>
        <w:t>16 Στα χέρια σου βρίσκονται όλα όσα πρόκειται να μου συμβούν˙ εσύ κανονίζεις το μέλλον μου. Εσύ διευθύνεις τις μεταβολές κάθε ανθρώπου στη ζωή του. Γλύτωσέ με από τα χέρια των εχθρών μου και από  αυτούς που με καταδιώκουν.</w:t>
      </w:r>
    </w:p>
    <w:p w:rsidR="00103D83" w:rsidRDefault="00103D83" w:rsidP="002F44B7">
      <w:pPr>
        <w:spacing w:line="360" w:lineRule="auto"/>
        <w:ind w:firstLine="720"/>
        <w:jc w:val="both"/>
        <w:rPr>
          <w:rFonts w:ascii="Tahoma" w:hAnsi="Tahoma" w:cs="Tahoma"/>
        </w:rPr>
      </w:pPr>
      <w:r>
        <w:rPr>
          <w:rFonts w:ascii="Tahoma" w:hAnsi="Tahoma" w:cs="Tahoma"/>
        </w:rPr>
        <w:t>17 Λάμψε στοργικά το χαριτόβρυτο πρόσωπό σου πάνω σε μένα τον δούλο σου, χάρισέ μου το έλεός σου και σώσε με.</w:t>
      </w:r>
    </w:p>
    <w:p w:rsidR="00103D83" w:rsidRDefault="00103D83" w:rsidP="002F44B7">
      <w:pPr>
        <w:spacing w:line="360" w:lineRule="auto"/>
        <w:ind w:firstLine="720"/>
        <w:jc w:val="both"/>
        <w:rPr>
          <w:rFonts w:ascii="Tahoma" w:hAnsi="Tahoma" w:cs="Tahoma"/>
        </w:rPr>
      </w:pPr>
      <w:r>
        <w:rPr>
          <w:rFonts w:ascii="Tahoma" w:hAnsi="Tahoma" w:cs="Tahoma"/>
        </w:rPr>
        <w:t>18 Κύριε, μην επιτρέψεις ποτέ να ντροπιασθώ, διότι εσένα και μόνο κάλεσα για βοήθεια και σε σένα στήριξα τις ελπίδες μου. Ας ντροπιασθούν οι ασεβείς κι ας γκρεμοτσακισθούν στα βάθη του Άδη.</w:t>
      </w:r>
    </w:p>
    <w:p w:rsidR="00103D83" w:rsidRDefault="00103D83" w:rsidP="002F44B7">
      <w:pPr>
        <w:spacing w:line="360" w:lineRule="auto"/>
        <w:ind w:firstLine="720"/>
        <w:jc w:val="both"/>
        <w:rPr>
          <w:rFonts w:ascii="Tahoma" w:hAnsi="Tahoma" w:cs="Tahoma"/>
        </w:rPr>
      </w:pPr>
      <w:r>
        <w:rPr>
          <w:rFonts w:ascii="Tahoma" w:hAnsi="Tahoma" w:cs="Tahoma"/>
        </w:rPr>
        <w:t>19 Ας βουβαθούν κι ας μείνουν άλαλα τα χείλη που ξεστομίζουν δόλια και πονηρά λόγια, συκοφαντίες και άδικες κατηγορίες με υπερηφάνεια, θρασύτητα και περιφρόνηση εναντίον του δικαίου ανθρώπου, για να τον εξουθενώσουν.</w:t>
      </w:r>
    </w:p>
    <w:p w:rsidR="00103D83" w:rsidRDefault="00103D83" w:rsidP="002F44B7">
      <w:pPr>
        <w:spacing w:line="360" w:lineRule="auto"/>
        <w:ind w:firstLine="720"/>
        <w:jc w:val="both"/>
        <w:rPr>
          <w:rFonts w:ascii="Tahoma" w:hAnsi="Tahoma" w:cs="Tahoma"/>
        </w:rPr>
      </w:pPr>
      <w:r>
        <w:rPr>
          <w:rFonts w:ascii="Tahoma" w:hAnsi="Tahoma" w:cs="Tahoma"/>
        </w:rPr>
        <w:t>20 Πόσο μεγάλο είναι το πλήθος της καλοσύνης και της ευεργετικότητάς σου, Κύριε, το οποίο έχεις κρύψει σαν απόκρυφο θησαυρό γι’ αυτούς που σε σέβονται, ώστε να τους τον προσφέρεις την κατάλληλη ώρα! Πόσα αμέτρητα αγαθά έχεις ετοιμάσει για να ευεργετείς αυτούς που ελπίζουν σε σένα! Και τους τα προσφέρεις δημόσια, ενώπιον όλων των ανθρώπων, διδάσκοντας κι αυτούς που πρέπει να στηρίζουν τις ελπίδες τους.</w:t>
      </w:r>
    </w:p>
    <w:p w:rsidR="00103D83" w:rsidRDefault="00103D83" w:rsidP="002F44B7">
      <w:pPr>
        <w:spacing w:line="360" w:lineRule="auto"/>
        <w:ind w:firstLine="720"/>
        <w:jc w:val="both"/>
        <w:rPr>
          <w:rFonts w:ascii="Tahoma" w:hAnsi="Tahoma" w:cs="Tahoma"/>
        </w:rPr>
      </w:pPr>
      <w:r>
        <w:rPr>
          <w:rFonts w:ascii="Tahoma" w:hAnsi="Tahoma" w:cs="Tahoma"/>
        </w:rPr>
        <w:t>21 Θα κρύψεις και θα ασφαλίσεις αυτούς που ελπίζουν σε σένα στο απόκρυφο καταφύγιο της θεϊκής σου παρουσίας και προστασίας, όπου θα προφυλαχθούν από τις συνταρακτικές προσβολές και επιθέσεις των ανθρώπων. Θα τους σκεπάσεις μέσα στη σκηνή της θείας επισκέψεως και φροντίδος σου, για να τους προφυλάξεις από τις φιλονικίες και τις συκοφαντίες φαρμακερών γλωσσών.</w:t>
      </w:r>
    </w:p>
    <w:p w:rsidR="00103D83" w:rsidRDefault="00103D83" w:rsidP="002F44B7">
      <w:pPr>
        <w:spacing w:line="360" w:lineRule="auto"/>
        <w:ind w:firstLine="720"/>
        <w:jc w:val="both"/>
        <w:rPr>
          <w:rFonts w:ascii="Tahoma" w:hAnsi="Tahoma" w:cs="Tahoma"/>
        </w:rPr>
      </w:pPr>
      <w:r>
        <w:rPr>
          <w:rFonts w:ascii="Tahoma" w:hAnsi="Tahoma" w:cs="Tahoma"/>
        </w:rPr>
        <w:t xml:space="preserve">22 Ας είναι ευλογημένος ο Κύριος, ο οποίος με τρόπο θαυμαστό μου έδειξε το έλεός του, και με περιφρούρησε σαν πόλη περιτειχισμένη και απόρθητη. </w:t>
      </w:r>
    </w:p>
    <w:p w:rsidR="00103D83" w:rsidRDefault="00103D83" w:rsidP="002F44B7">
      <w:pPr>
        <w:spacing w:line="360" w:lineRule="auto"/>
        <w:ind w:firstLine="720"/>
        <w:jc w:val="both"/>
        <w:rPr>
          <w:rFonts w:ascii="Tahoma" w:hAnsi="Tahoma" w:cs="Tahoma"/>
        </w:rPr>
      </w:pPr>
      <w:r>
        <w:rPr>
          <w:rFonts w:ascii="Tahoma" w:hAnsi="Tahoma" w:cs="Tahoma"/>
        </w:rPr>
        <w:t xml:space="preserve">23 Και όμως εγώ είχα πει μέσα στην παραζάλη και τη μικροψυχία μου: Μ’ έχεις απορρίψει μακριά από τα μάτια σου, απαξιείς ακόμη και να με βλέπεις. Εσύ όμως, για να με βοηθήσεις να καταλάβω το λάθος μου και για να με διδάξεις να μη δειλιάζω και μικροψυχώ, άκουσες τη φωνή της προσευχής μου, όταν με οδυνηρές κραυγές σου φώναζα. </w:t>
      </w:r>
    </w:p>
    <w:p w:rsidR="00103D83" w:rsidRDefault="00103D83" w:rsidP="002F44B7">
      <w:pPr>
        <w:spacing w:line="360" w:lineRule="auto"/>
        <w:ind w:firstLine="720"/>
        <w:jc w:val="both"/>
        <w:rPr>
          <w:rFonts w:ascii="Tahoma" w:hAnsi="Tahoma" w:cs="Tahoma"/>
        </w:rPr>
      </w:pPr>
      <w:r>
        <w:rPr>
          <w:rFonts w:ascii="Tahoma" w:hAnsi="Tahoma" w:cs="Tahoma"/>
        </w:rPr>
        <w:t>24 Αγαπήστε με όλη την καρδιά σας τον Κύριο όλοι όσοι είστε αφοσιωμένοι σ’ αυτόν. Διότι στον Κύριο αρέσει η αλήθεια, και αφού την αναδείξει μέσα από τις συκοφαντίες και τις ψευτιές των ανθρώπων, ανταποδίδει την κατάλληλη τιμωρία σ’ εκείνους που  περιφρονούν με ασυγκράτητη υπερηφάνεια και ξεδιάντροπη αλαζονεία τους φτωχούς και εξασθενημένους και καταπατούν το δίκιο τους.</w:t>
      </w:r>
    </w:p>
    <w:p w:rsidR="00103D83" w:rsidRDefault="00103D83" w:rsidP="002F44B7">
      <w:pPr>
        <w:spacing w:line="360" w:lineRule="auto"/>
        <w:ind w:firstLine="720"/>
        <w:jc w:val="both"/>
        <w:rPr>
          <w:rFonts w:ascii="Tahoma" w:hAnsi="Tahoma" w:cs="Tahoma"/>
        </w:rPr>
      </w:pPr>
      <w:r>
        <w:rPr>
          <w:rFonts w:ascii="Tahoma" w:hAnsi="Tahoma" w:cs="Tahoma"/>
        </w:rPr>
        <w:t>25 Όλοι όσοι ελπίζετε στον Κύριο, να έχετε πάντοτε ανδρείο και ακατάβλητο το φρόνημα και ισχυρή και ατρόμητη την καρδιά σας.</w:t>
      </w:r>
    </w:p>
    <w:p w:rsidR="00103D83" w:rsidRPr="002F44B7" w:rsidRDefault="00103D83" w:rsidP="002F44B7">
      <w:pPr>
        <w:spacing w:line="360" w:lineRule="auto"/>
        <w:ind w:firstLine="720"/>
        <w:jc w:val="both"/>
        <w:rPr>
          <w:rFonts w:ascii="Tahoma" w:hAnsi="Tahoma" w:cs="Tahoma"/>
        </w:rPr>
      </w:pPr>
    </w:p>
    <w:sectPr w:rsidR="00103D83" w:rsidRPr="002F44B7" w:rsidSect="005C0E7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D83" w:rsidRDefault="00103D83" w:rsidP="00DB28E5">
      <w:pPr>
        <w:spacing w:after="0" w:line="240" w:lineRule="auto"/>
      </w:pPr>
      <w:r>
        <w:separator/>
      </w:r>
    </w:p>
  </w:endnote>
  <w:endnote w:type="continuationSeparator" w:id="1">
    <w:p w:rsidR="00103D83" w:rsidRDefault="00103D83" w:rsidP="00DB28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83" w:rsidRDefault="00103D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83" w:rsidRDefault="00103D83">
    <w:pPr>
      <w:pStyle w:val="Footer"/>
      <w:jc w:val="center"/>
    </w:pPr>
    <w:fldSimple w:instr=" PAGE   \* MERGEFORMAT ">
      <w:r>
        <w:rPr>
          <w:noProof/>
        </w:rPr>
        <w:t>4</w:t>
      </w:r>
    </w:fldSimple>
  </w:p>
  <w:p w:rsidR="00103D83" w:rsidRDefault="00103D8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83" w:rsidRDefault="00103D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D83" w:rsidRDefault="00103D83" w:rsidP="00DB28E5">
      <w:pPr>
        <w:spacing w:after="0" w:line="240" w:lineRule="auto"/>
      </w:pPr>
      <w:r>
        <w:separator/>
      </w:r>
    </w:p>
  </w:footnote>
  <w:footnote w:type="continuationSeparator" w:id="1">
    <w:p w:rsidR="00103D83" w:rsidRDefault="00103D83" w:rsidP="00DB28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83" w:rsidRDefault="00103D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83" w:rsidRDefault="00103D8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D83" w:rsidRDefault="00103D8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28E5"/>
    <w:rsid w:val="00103D83"/>
    <w:rsid w:val="00221E76"/>
    <w:rsid w:val="002F44B7"/>
    <w:rsid w:val="00356335"/>
    <w:rsid w:val="00597775"/>
    <w:rsid w:val="005C0E7C"/>
    <w:rsid w:val="006044B7"/>
    <w:rsid w:val="006F625C"/>
    <w:rsid w:val="0079355A"/>
    <w:rsid w:val="009E76FC"/>
    <w:rsid w:val="00BF3D89"/>
    <w:rsid w:val="00D365F7"/>
    <w:rsid w:val="00DB28E5"/>
    <w:rsid w:val="00DE2E8A"/>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E7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B28E5"/>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DB28E5"/>
    <w:rPr>
      <w:rFonts w:cs="Times New Roman"/>
    </w:rPr>
  </w:style>
  <w:style w:type="paragraph" w:styleId="Footer">
    <w:name w:val="footer"/>
    <w:basedOn w:val="Normal"/>
    <w:link w:val="FooterChar"/>
    <w:uiPriority w:val="99"/>
    <w:rsid w:val="00DB28E5"/>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DB28E5"/>
    <w:rPr>
      <w:rFonts w:cs="Times New Roman"/>
    </w:rPr>
  </w:style>
  <w:style w:type="paragraph" w:styleId="PlainText">
    <w:name w:val="Plain Text"/>
    <w:basedOn w:val="Normal"/>
    <w:link w:val="PlainTextChar"/>
    <w:uiPriority w:val="99"/>
    <w:rsid w:val="006F625C"/>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4A6056"/>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309407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4</Pages>
  <Words>1327</Words>
  <Characters>7172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6</cp:revision>
  <dcterms:created xsi:type="dcterms:W3CDTF">2015-01-14T14:48:00Z</dcterms:created>
  <dcterms:modified xsi:type="dcterms:W3CDTF">2020-03-28T12:27:00Z</dcterms:modified>
</cp:coreProperties>
</file>